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BE890" w14:textId="77777777" w:rsidR="00EF1BA7" w:rsidRDefault="00EF1BA7" w:rsidP="00EF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Peter BYLE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(fl.1483)</w:t>
      </w:r>
    </w:p>
    <w:p w14:paraId="7275C057" w14:textId="77777777" w:rsidR="00EF1BA7" w:rsidRDefault="00EF1BA7" w:rsidP="00EF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Basingstoke, Hampshire. Clerk.</w:t>
      </w:r>
    </w:p>
    <w:p w14:paraId="2A60B641" w14:textId="77777777" w:rsidR="00EF1BA7" w:rsidRDefault="00EF1BA7" w:rsidP="00EF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B3C9DC6" w14:textId="77777777" w:rsidR="00EF1BA7" w:rsidRDefault="00EF1BA7" w:rsidP="00EF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F7D9DAE" w14:textId="77777777" w:rsidR="00EF1BA7" w:rsidRDefault="00EF1BA7" w:rsidP="00EF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John Jerard(q.v.) brought a plaint of debt against him.</w:t>
      </w:r>
    </w:p>
    <w:p w14:paraId="5116F380" w14:textId="77777777" w:rsidR="00EF1BA7" w:rsidRDefault="00EF1BA7" w:rsidP="00EF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AA9B254" w14:textId="77777777" w:rsidR="002C02F0" w:rsidRPr="002C02F0" w:rsidRDefault="002C02F0" w:rsidP="002C02F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C02F0">
        <w:rPr>
          <w:rFonts w:ascii="Times New Roman" w:hAnsi="Times New Roman" w:cs="Times New Roman"/>
          <w:sz w:val="24"/>
          <w:szCs w:val="24"/>
        </w:rPr>
        <w:t>13 Nov.1493</w:t>
      </w:r>
      <w:r w:rsidRPr="002C02F0"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John Jerard(q.v.) touching a </w:t>
      </w:r>
    </w:p>
    <w:p w14:paraId="7B2AF077" w14:textId="77777777" w:rsidR="002C02F0" w:rsidRPr="002C02F0" w:rsidRDefault="002C02F0" w:rsidP="002C02F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C02F0">
        <w:rPr>
          <w:rFonts w:ascii="Times New Roman" w:hAnsi="Times New Roman" w:cs="Times New Roman"/>
          <w:sz w:val="24"/>
          <w:szCs w:val="24"/>
        </w:rPr>
        <w:tab/>
      </w:r>
      <w:r w:rsidRPr="002C02F0">
        <w:rPr>
          <w:rFonts w:ascii="Times New Roman" w:hAnsi="Times New Roman" w:cs="Times New Roman"/>
          <w:sz w:val="24"/>
          <w:szCs w:val="24"/>
        </w:rPr>
        <w:tab/>
        <w:t>debt of £10.    (C.P.R. 1485-94 p.444)</w:t>
      </w:r>
    </w:p>
    <w:p w14:paraId="0522948E" w14:textId="77777777" w:rsidR="002C02F0" w:rsidRDefault="002C02F0" w:rsidP="00EF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88866CA" w14:textId="77777777" w:rsidR="00EF1BA7" w:rsidRDefault="00EF1BA7" w:rsidP="00EF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3DC45CD" w14:textId="77777777" w:rsidR="00EF1BA7" w:rsidRDefault="00EF1BA7" w:rsidP="00EF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46E8B09" w14:textId="77777777" w:rsidR="00EF1BA7" w:rsidRDefault="00EF1BA7" w:rsidP="00EF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 March 2021</w:t>
      </w:r>
    </w:p>
    <w:p w14:paraId="643C668B" w14:textId="32BDEFE8" w:rsidR="002C02F0" w:rsidRDefault="002C02F0" w:rsidP="00EF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September 2025</w:t>
      </w:r>
    </w:p>
    <w:p w14:paraId="0DE584C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6D26E" w14:textId="77777777" w:rsidR="00EF1BA7" w:rsidRDefault="00EF1BA7" w:rsidP="009139A6">
      <w:r>
        <w:separator/>
      </w:r>
    </w:p>
  </w:endnote>
  <w:endnote w:type="continuationSeparator" w:id="0">
    <w:p w14:paraId="39CB4A0B" w14:textId="77777777" w:rsidR="00EF1BA7" w:rsidRDefault="00EF1B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C2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5A9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1CB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43C6F" w14:textId="77777777" w:rsidR="00EF1BA7" w:rsidRDefault="00EF1BA7" w:rsidP="009139A6">
      <w:r>
        <w:separator/>
      </w:r>
    </w:p>
  </w:footnote>
  <w:footnote w:type="continuationSeparator" w:id="0">
    <w:p w14:paraId="3899B1CA" w14:textId="77777777" w:rsidR="00EF1BA7" w:rsidRDefault="00EF1B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07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DB7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0C9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BA7"/>
    <w:rsid w:val="000666E0"/>
    <w:rsid w:val="002510B7"/>
    <w:rsid w:val="002C02F0"/>
    <w:rsid w:val="005C130B"/>
    <w:rsid w:val="00826F5C"/>
    <w:rsid w:val="009139A6"/>
    <w:rsid w:val="009448BB"/>
    <w:rsid w:val="00A3176C"/>
    <w:rsid w:val="00AE65F8"/>
    <w:rsid w:val="00B9505B"/>
    <w:rsid w:val="00BA00AB"/>
    <w:rsid w:val="00CB4ED9"/>
    <w:rsid w:val="00EB3209"/>
    <w:rsid w:val="00EF1BA7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47788"/>
  <w15:chartTrackingRefBased/>
  <w15:docId w15:val="{1B3D2ACE-5F9D-4A59-9CBF-1DF88092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F1B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2021-04-23T11:28:00Z</dcterms:created>
  <dcterms:modified xsi:type="dcterms:W3CDTF">2025-09-22T07:52:00Z</dcterms:modified>
</cp:coreProperties>
</file>